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94A3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194A3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194A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194A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194A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194A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194A3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194A34">
        <w:rPr>
          <w:b w:val="0"/>
        </w:rPr>
        <w:t xml:space="preserve"> 58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5"/>
        <w:gridCol w:w="1779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94A34" w:rsidP="00232C8F">
            <w:r>
              <w:t>Педагог дополнительного образования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194A34" w:rsidP="00232C8F">
            <w:r>
              <w:t>25478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194A34" w:rsidRPr="00194A34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194A34" w:rsidRPr="00194A34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194A34" w:rsidRPr="00194A34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94A34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194A34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94A34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194A34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194A34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194A34" w:rsidP="001E48C6">
            <w:pPr>
              <w:jc w:val="center"/>
            </w:pPr>
            <w:r>
              <w:t>186-229-115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194A34" w:rsidRPr="00194A34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194A34" w:rsidRPr="00194A34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036FA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036FA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F036FA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F036FA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F036FA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036FA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B635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F036FA" w:rsidRPr="00F036FA">
        <w:rPr>
          <w:i/>
          <w:u w:val="single"/>
        </w:rPr>
        <w:t>1. Рекомендации по улучшению условий труда: не требуются</w:t>
      </w:r>
      <w:r w:rsidR="00F036FA" w:rsidRPr="00F036F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F036FA" w:rsidRPr="00F036FA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194A3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194A3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194A34" w:rsidRPr="00194A34" w:rsidTr="00194A3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4A34" w:rsidRPr="00194A34" w:rsidRDefault="00194A34" w:rsidP="004E51DC">
            <w:pPr>
              <w:pStyle w:val="a8"/>
            </w:pPr>
          </w:p>
        </w:tc>
      </w:tr>
      <w:tr w:rsidR="00194A34" w:rsidRPr="00194A34" w:rsidTr="00194A3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  <w:r w:rsidRPr="00194A3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  <w:r w:rsidRPr="00194A3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  <w:r w:rsidRPr="00194A3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94A34" w:rsidRPr="00194A34" w:rsidRDefault="00194A34" w:rsidP="004E51DC">
            <w:pPr>
              <w:pStyle w:val="a8"/>
              <w:rPr>
                <w:vertAlign w:val="superscript"/>
              </w:rPr>
            </w:pPr>
            <w:r w:rsidRPr="00194A34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F036FA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194A3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194A34" w:rsidP="004E51DC">
            <w:pPr>
              <w:pStyle w:val="a8"/>
            </w:pPr>
            <w:r>
              <w:t>Кропалев Анатолий Евгеньевич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194A3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194A3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58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F036FA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F036FA" w:rsidRPr="00F036FA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547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58"/>
    <w:docVar w:name="gig_kut" w:val="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58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7B120DE0AC6488388B1601770636D70"/>
    <w:docVar w:name="rm_id" w:val="58"/>
    <w:docVar w:name="rm_name" w:val="                                          "/>
    <w:docVar w:name="rm_number" w:val=" 58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216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94A34"/>
    <w:rsid w:val="001E48C6"/>
    <w:rsid w:val="001F4D8D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53BDE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036FA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2022-04-18T07:41:00Z</dcterms:created>
  <dcterms:modified xsi:type="dcterms:W3CDTF">2022-04-18T08:39:00Z</dcterms:modified>
</cp:coreProperties>
</file>